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第五课时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选词填空。</w:t>
      </w:r>
    </w:p>
    <w:tbl>
      <w:tblPr>
        <w:tblStyle w:val="4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A.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duck  B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deer  C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elephant  D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giraffe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is tall.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795655" cy="720090"/>
            <wp:effectExtent l="0" t="0" r="4445" b="3810"/>
            <wp:docPr id="20" name="图片 17" descr="长颈鹿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 descr="长颈鹿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is short.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66115" cy="720090"/>
            <wp:effectExtent l="0" t="0" r="635" b="3810"/>
            <wp:docPr id="18" name="图片 18" descr="梅花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梅花鹿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is big.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08330" cy="720090"/>
            <wp:effectExtent l="0" t="0" r="1270" b="3810"/>
            <wp:docPr id="17" name="图片 19" descr="大象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 descr="大象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 w:val="24"/>
          <w:szCs w:val="24"/>
        </w:rPr>
        <w:t xml:space="preserve">is small.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62305" cy="720090"/>
            <wp:effectExtent l="0" t="0" r="4445" b="3810"/>
            <wp:docPr id="19" name="图片 20" descr="鸭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鸭子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选</w:t>
      </w:r>
      <w:r>
        <w:rPr>
          <w:rFonts w:hint="eastAsia" w:cs="Times New Roman"/>
          <w:sz w:val="24"/>
          <w:szCs w:val="24"/>
          <w:lang w:eastAsia="zh-CN"/>
        </w:rPr>
        <w:t>出</w:t>
      </w:r>
      <w:r>
        <w:rPr>
          <w:rFonts w:hint="default" w:ascii="Times New Roman" w:hAnsi="Times New Roman" w:cs="Times New Roman"/>
          <w:sz w:val="24"/>
          <w:szCs w:val="24"/>
        </w:rPr>
        <w:t>所给单词的反义词。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small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big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pig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tall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short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fat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short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old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fat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this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三、给下列短语选出合适的翻译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一个小脑袋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a big hand　　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 small head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两只大眼睛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two big eyes　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two big ears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一条短尾巴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a short tail　　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 long nose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两只长腿　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two tall legs　　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two long legs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 xml:space="preserve">1. D  2. B  3. C  4. 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 A  2. A  3. B  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 B  2. A  3. A  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53E586"/>
    <w:multiLevelType w:val="singleLevel"/>
    <w:tmpl w:val="F253E58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4108"/>
    <w:rsid w:val="08906FDB"/>
    <w:rsid w:val="609853A1"/>
    <w:rsid w:val="6188410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2018-09-05T06:19:00Z</dcterms:created>
  <dc:creator>Administrator</dc:creator>
  <cp:lastModifiedBy>Administrator</cp:lastModifiedBy>
  <dcterms:modified xsi:type="dcterms:W3CDTF">2018-09-05T06:20:39Z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